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罪犯马基新，男，</w:t>
      </w:r>
      <w:r>
        <w:rPr>
          <w:rFonts w:ascii="仿宋" w:hAnsi="仿宋" w:eastAsia="仿宋"/>
          <w:sz w:val="32"/>
          <w:szCs w:val="32"/>
        </w:rPr>
        <w:t>1985年9月21日</w:t>
      </w:r>
      <w:r>
        <w:rPr>
          <w:rFonts w:hint="eastAsia" w:ascii="仿宋" w:hAnsi="仿宋" w:eastAsia="仿宋"/>
          <w:sz w:val="32"/>
          <w:szCs w:val="32"/>
        </w:rPr>
        <w:t>出生，小学文化，现在四川省眉州监狱服刑。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该犯在服刑期间，</w:t>
      </w:r>
      <w:r>
        <w:rPr>
          <w:rFonts w:hint="eastAsia" w:ascii="仿宋" w:hAnsi="仿宋" w:eastAsia="仿宋" w:cs="宋体"/>
          <w:kern w:val="0"/>
          <w:sz w:val="32"/>
          <w:szCs w:val="32"/>
        </w:rPr>
        <w:t>认真遵守</w:t>
      </w:r>
      <w:r>
        <w:rPr>
          <w:rFonts w:ascii="仿宋" w:hAnsi="仿宋" w:eastAsia="仿宋" w:cs="宋体"/>
          <w:kern w:val="0"/>
          <w:sz w:val="32"/>
          <w:szCs w:val="32"/>
        </w:rPr>
        <w:t>监规，接受教育改造</w:t>
      </w:r>
      <w:r>
        <w:rPr>
          <w:rFonts w:hint="eastAsia" w:ascii="仿宋" w:hAnsi="仿宋" w:eastAsia="仿宋" w:cs="宋体"/>
          <w:kern w:val="0"/>
          <w:sz w:val="32"/>
          <w:szCs w:val="32"/>
        </w:rPr>
        <w:t>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sz w:val="32"/>
          <w:szCs w:val="32"/>
        </w:rPr>
        <w:t>，建议对罪犯马基新减刑九个月。</w:t>
      </w: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4960" w:firstLineChars="15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</w:t>
      </w:r>
      <w:r>
        <w:rPr>
          <w:rFonts w:hint="eastAsia" w:ascii="仿宋" w:hAnsi="仿宋" w:eastAsia="仿宋"/>
          <w:sz w:val="32"/>
          <w:szCs w:val="32"/>
          <w:lang w:eastAsia="zh-CN"/>
        </w:rPr>
        <w:t>二0二六年一月二十八日</w:t>
      </w: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  <w:bookmarkStart w:id="0" w:name="_GoBack"/>
      <w:bookmarkEnd w:id="0"/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460" w:lineRule="exact"/>
        <w:rPr>
          <w:rFonts w:ascii="宋体" w:hAnsi="宋体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580" w:lineRule="exact"/>
        <w:ind w:left="-2" w:leftChars="-1"/>
        <w:rPr>
          <w:rFonts w:hint="eastAsia" w:ascii="仿宋" w:hAnsi="仿宋" w:eastAsia="仿宋"/>
          <w:sz w:val="32"/>
          <w:szCs w:val="32"/>
          <w:lang w:eastAsia="zh-CN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029F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80D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2D7D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0D0"/>
    <w:rsid w:val="00052146"/>
    <w:rsid w:val="000521BC"/>
    <w:rsid w:val="00052C7A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D05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4A0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D12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A61"/>
    <w:rsid w:val="00141EE0"/>
    <w:rsid w:val="00142042"/>
    <w:rsid w:val="00142249"/>
    <w:rsid w:val="001425E9"/>
    <w:rsid w:val="00142D07"/>
    <w:rsid w:val="00142E62"/>
    <w:rsid w:val="00142F56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0F9E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5A5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31B5"/>
    <w:rsid w:val="0018407A"/>
    <w:rsid w:val="0018409D"/>
    <w:rsid w:val="001845CF"/>
    <w:rsid w:val="001847C6"/>
    <w:rsid w:val="00184962"/>
    <w:rsid w:val="00184B4A"/>
    <w:rsid w:val="00184D2A"/>
    <w:rsid w:val="00184DA4"/>
    <w:rsid w:val="00184E50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0BA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2F88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CD0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608D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999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3CBC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11C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05E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78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BCE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9FE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2BA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2D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7D1"/>
    <w:rsid w:val="00360B52"/>
    <w:rsid w:val="00360DCF"/>
    <w:rsid w:val="00361062"/>
    <w:rsid w:val="003610E0"/>
    <w:rsid w:val="003612EE"/>
    <w:rsid w:val="003618EB"/>
    <w:rsid w:val="00361975"/>
    <w:rsid w:val="00361E0D"/>
    <w:rsid w:val="00362BE5"/>
    <w:rsid w:val="00362E48"/>
    <w:rsid w:val="003632BC"/>
    <w:rsid w:val="0036369A"/>
    <w:rsid w:val="003636A3"/>
    <w:rsid w:val="003636FC"/>
    <w:rsid w:val="0036522B"/>
    <w:rsid w:val="003655CC"/>
    <w:rsid w:val="00365640"/>
    <w:rsid w:val="00365C23"/>
    <w:rsid w:val="00365DED"/>
    <w:rsid w:val="00365FD6"/>
    <w:rsid w:val="003665B9"/>
    <w:rsid w:val="003667E5"/>
    <w:rsid w:val="00366888"/>
    <w:rsid w:val="00366DC8"/>
    <w:rsid w:val="0036741A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215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47589"/>
    <w:rsid w:val="004502BA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2AC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59D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3CC5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87B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5B1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5DC7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15F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063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1E6"/>
    <w:rsid w:val="005F5339"/>
    <w:rsid w:val="005F53EC"/>
    <w:rsid w:val="005F5624"/>
    <w:rsid w:val="005F599A"/>
    <w:rsid w:val="005F5E65"/>
    <w:rsid w:val="005F61D7"/>
    <w:rsid w:val="005F656D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4AC0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837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A6A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1CB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28"/>
    <w:rsid w:val="007324F9"/>
    <w:rsid w:val="0073285C"/>
    <w:rsid w:val="00732B16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AEC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0CCA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0CC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5B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AC2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48D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7FA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1F32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19B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583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1A44"/>
    <w:rsid w:val="009C250E"/>
    <w:rsid w:val="009C2667"/>
    <w:rsid w:val="009C28C6"/>
    <w:rsid w:val="009C2A31"/>
    <w:rsid w:val="009C37BD"/>
    <w:rsid w:val="009C3800"/>
    <w:rsid w:val="009C3ED6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9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5DF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256"/>
    <w:rsid w:val="009F5940"/>
    <w:rsid w:val="009F59AB"/>
    <w:rsid w:val="009F5FD0"/>
    <w:rsid w:val="009F682B"/>
    <w:rsid w:val="009F6A22"/>
    <w:rsid w:val="009F7B88"/>
    <w:rsid w:val="009F7C64"/>
    <w:rsid w:val="00A003B0"/>
    <w:rsid w:val="00A004CD"/>
    <w:rsid w:val="00A0088F"/>
    <w:rsid w:val="00A009CE"/>
    <w:rsid w:val="00A00E90"/>
    <w:rsid w:val="00A01BC9"/>
    <w:rsid w:val="00A0211E"/>
    <w:rsid w:val="00A02AC9"/>
    <w:rsid w:val="00A036F3"/>
    <w:rsid w:val="00A03B47"/>
    <w:rsid w:val="00A03F11"/>
    <w:rsid w:val="00A0425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29D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DCC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160D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5A37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58D6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9B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15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1B7C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1998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477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22A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6A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15D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9D2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E1C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3951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CC1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2BAC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6C76"/>
    <w:rsid w:val="00E67A79"/>
    <w:rsid w:val="00E67C86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343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0FCC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0A9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D7C05"/>
    <w:rsid w:val="00EE13AC"/>
    <w:rsid w:val="00EE15D9"/>
    <w:rsid w:val="00EE16D6"/>
    <w:rsid w:val="00EE1860"/>
    <w:rsid w:val="00EE1B45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4134C4C"/>
    <w:rsid w:val="077C6B40"/>
    <w:rsid w:val="0E2938EB"/>
    <w:rsid w:val="115C2A7D"/>
    <w:rsid w:val="16173DAB"/>
    <w:rsid w:val="1E370EF0"/>
    <w:rsid w:val="21B24E78"/>
    <w:rsid w:val="23FE47F6"/>
    <w:rsid w:val="252D22B7"/>
    <w:rsid w:val="28EB7808"/>
    <w:rsid w:val="2B8B35FA"/>
    <w:rsid w:val="2D046372"/>
    <w:rsid w:val="2E525BF0"/>
    <w:rsid w:val="2EB272E4"/>
    <w:rsid w:val="2F103B08"/>
    <w:rsid w:val="35A25556"/>
    <w:rsid w:val="397F0B48"/>
    <w:rsid w:val="3EB2305B"/>
    <w:rsid w:val="437F66BC"/>
    <w:rsid w:val="44DD0927"/>
    <w:rsid w:val="4C4B759E"/>
    <w:rsid w:val="4DE10C0C"/>
    <w:rsid w:val="50117F68"/>
    <w:rsid w:val="517233A3"/>
    <w:rsid w:val="52874FBA"/>
    <w:rsid w:val="54C128B6"/>
    <w:rsid w:val="58767931"/>
    <w:rsid w:val="5EDB16B7"/>
    <w:rsid w:val="5FF64264"/>
    <w:rsid w:val="6EBF4FEE"/>
    <w:rsid w:val="6F9E6EF4"/>
    <w:rsid w:val="70472BED"/>
    <w:rsid w:val="709412E4"/>
    <w:rsid w:val="7BBA037E"/>
    <w:rsid w:val="7D024DB9"/>
    <w:rsid w:val="7F7B409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CB01A-C5B1-4828-94F2-62808A72E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C271E9CD.dotm</Template>
  <Company>Microsoft</Company>
  <Pages>36</Pages>
  <Words>14264</Words>
  <Characters>1678</Characters>
  <Lines>13</Lines>
  <Paragraphs>31</Paragraphs>
  <TotalTime>0</TotalTime>
  <ScaleCrop>false</ScaleCrop>
  <LinksUpToDate>false</LinksUpToDate>
  <CharactersWithSpaces>15911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2025-11-20T02:56:00Z</dcterms:created>
  <dc:creator>Billgates</dc:creator>
  <cp:lastModifiedBy>6152</cp:lastModifiedBy>
  <cp:lastPrinted>2018-02-22T08:11:00Z</cp:lastPrinted>
  <dcterms:modified xsi:type="dcterms:W3CDTF">2026-02-02T09:36:55Z</dcterms:modified>
  <dc:title>四川省眉山监狱</dc:title>
  <cp:revision>107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